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E2EF2" w14:textId="77777777" w:rsidR="009D2776" w:rsidRDefault="009D2776" w:rsidP="009D27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ALYSAUNDER</w:t>
      </w:r>
      <w:r>
        <w:rPr>
          <w:rFonts w:cs="Times New Roman"/>
          <w:szCs w:val="24"/>
        </w:rPr>
        <w:t xml:space="preserve">        (fl.1473)</w:t>
      </w:r>
    </w:p>
    <w:p w14:paraId="213BF7A5" w14:textId="77777777" w:rsidR="009D2776" w:rsidRDefault="009D2776" w:rsidP="009D27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the parish of </w:t>
      </w:r>
      <w:proofErr w:type="spellStart"/>
      <w:r>
        <w:rPr>
          <w:rFonts w:cs="Times New Roman"/>
          <w:szCs w:val="24"/>
        </w:rPr>
        <w:t>St.Mary</w:t>
      </w:r>
      <w:proofErr w:type="spellEnd"/>
      <w:r>
        <w:rPr>
          <w:rFonts w:cs="Times New Roman"/>
          <w:szCs w:val="24"/>
        </w:rPr>
        <w:t xml:space="preserve"> of the Strand, London.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.</w:t>
      </w:r>
    </w:p>
    <w:p w14:paraId="149846FE" w14:textId="77777777" w:rsidR="009D2776" w:rsidRDefault="009D2776" w:rsidP="009D2776">
      <w:pPr>
        <w:pStyle w:val="NoSpacing"/>
        <w:rPr>
          <w:rFonts w:cs="Times New Roman"/>
          <w:szCs w:val="24"/>
        </w:rPr>
      </w:pPr>
    </w:p>
    <w:p w14:paraId="30E82DC7" w14:textId="77777777" w:rsidR="009D2776" w:rsidRDefault="009D2776" w:rsidP="009D2776">
      <w:pPr>
        <w:pStyle w:val="NoSpacing"/>
        <w:rPr>
          <w:rFonts w:cs="Times New Roman"/>
          <w:szCs w:val="24"/>
        </w:rPr>
      </w:pPr>
    </w:p>
    <w:p w14:paraId="56310B46" w14:textId="77777777" w:rsidR="009D2776" w:rsidRDefault="009D2776" w:rsidP="009D27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John Boteler(q.v.) brought a plaint of debt against him and three others.</w:t>
      </w:r>
    </w:p>
    <w:p w14:paraId="328A706B" w14:textId="77777777" w:rsidR="009D2776" w:rsidRDefault="009D2776" w:rsidP="009D27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B3A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0407999C" w14:textId="77777777" w:rsidR="009D2776" w:rsidRDefault="009D2776" w:rsidP="009D27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>John Boteler(q.v.) brought a plaint of debt against him and three others.</w:t>
      </w:r>
    </w:p>
    <w:p w14:paraId="329C95E4" w14:textId="77777777" w:rsidR="009D2776" w:rsidRDefault="009D2776" w:rsidP="009D27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273B3A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 xml:space="preserve"> )</w:t>
      </w:r>
    </w:p>
    <w:p w14:paraId="3C2F29B7" w14:textId="77777777" w:rsidR="009D2776" w:rsidRDefault="009D2776" w:rsidP="009D2776">
      <w:pPr>
        <w:pStyle w:val="NoSpacing"/>
        <w:rPr>
          <w:rFonts w:cs="Times New Roman"/>
          <w:szCs w:val="24"/>
        </w:rPr>
      </w:pPr>
    </w:p>
    <w:p w14:paraId="78601BCE" w14:textId="77777777" w:rsidR="009D2776" w:rsidRDefault="009D2776" w:rsidP="009D2776">
      <w:pPr>
        <w:pStyle w:val="NoSpacing"/>
        <w:rPr>
          <w:rFonts w:cs="Times New Roman"/>
          <w:szCs w:val="24"/>
        </w:rPr>
      </w:pPr>
    </w:p>
    <w:p w14:paraId="1A17B53C" w14:textId="77777777" w:rsidR="009D2776" w:rsidRDefault="009D2776" w:rsidP="009D27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May 2025</w:t>
      </w:r>
    </w:p>
    <w:p w14:paraId="240A62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3BFC5" w14:textId="77777777" w:rsidR="009D2776" w:rsidRDefault="009D2776" w:rsidP="009139A6">
      <w:r>
        <w:separator/>
      </w:r>
    </w:p>
  </w:endnote>
  <w:endnote w:type="continuationSeparator" w:id="0">
    <w:p w14:paraId="31BB3896" w14:textId="77777777" w:rsidR="009D2776" w:rsidRDefault="009D27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CD1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F47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DF3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39834" w14:textId="77777777" w:rsidR="009D2776" w:rsidRDefault="009D2776" w:rsidP="009139A6">
      <w:r>
        <w:separator/>
      </w:r>
    </w:p>
  </w:footnote>
  <w:footnote w:type="continuationSeparator" w:id="0">
    <w:p w14:paraId="01E2C9FD" w14:textId="77777777" w:rsidR="009D2776" w:rsidRDefault="009D27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45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77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776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9D2776"/>
    <w:rsid w:val="00A3176C"/>
    <w:rsid w:val="00A47C87"/>
    <w:rsid w:val="00AB412F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49851"/>
  <w15:chartTrackingRefBased/>
  <w15:docId w15:val="{0E98F41F-7657-470E-A770-563FC660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D27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6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2025-05-15T16:02:00Z</dcterms:created>
  <dcterms:modified xsi:type="dcterms:W3CDTF">2025-05-15T16:03:00Z</dcterms:modified>
</cp:coreProperties>
</file>